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9b7417" w14:textId="79b7417">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C74F8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74F8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C74F8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74F8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C74F8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74F8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74F8E">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74F8E" w:rsidR="00C74F8E">
            <w:rPr>
              <w:rStyle w:val="eSPISCCParagraphDefaultFont"/>
              <w:rFonts w:eastAsiaTheme="minorHAnsi"/>
            </w:rPr>
            <w:t>Pp-3316/2026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74F8E" w:rsidR="00C74F8E">
            <w:rPr>
              <w:rStyle w:val="eSPISCCParagraphDefaultFont"/>
              <w:rFonts w:eastAsiaTheme="minorHAnsi"/>
            </w:rPr>
            <w:t>FACTA VERA d.o.o. putnička agencija za turizam i trgovinu i dr.</w:t>
          </w:r>
        </w:sdtContent>
      </w:sdt>
      <w:r w:rsidR="00935B82">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C74F8E" w:rsidR="00C74F8E">
            <w:rPr>
              <w:rStyle w:val="eSPISCCParagraphDefaultFont"/>
              <w:rFonts w:eastAsiaTheme="minorHAnsi"/>
            </w:rPr>
            <w:t>Toni Šegon</w:t>
          </w:r>
        </w:sdtContent>
      </w:sdt>
      <w:r w:rsidR="00935B8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74F8E" w:rsidR="00C74F8E">
            <w:rPr>
              <w:rStyle w:val="eSPISCCParagraphDefaultFont"/>
              <w:rFonts w:eastAsiaTheme="minorHAnsi"/>
            </w:rPr>
            <w:t>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C74F8E" w:rsidR="00C74F8E">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E801F4" w:rsidR="00E801F4" w:rsidP="00E801F4" w:rsidRDefault="009E7DBB">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74F8E" w:rsidR="00C74F8E">
            <w:rPr>
              <w:rStyle w:val="eSPISCCParagraphDefaultFont"/>
              <w:rFonts w:eastAsiaTheme="minorHAnsi"/>
            </w:rPr>
            <w:t>Toni Šegon</w:t>
          </w:r>
        </w:sdtContent>
      </w:sdt>
      <w:r w:rsidRPr="00B3638E" w:rsidR="00B3638E">
        <w:rPr>
          <w:rFonts w:eastAsia="Calibri" w:cs="Times New Roman"/>
          <w:szCs w:val="22"/>
        </w:rPr>
        <w:t xml:space="preserve"> o</w:t>
      </w:r>
      <w:r w:rsidR="00C74F8E">
        <w:rPr>
          <w:rFonts w:eastAsia="Calibri" w:cs="Times New Roman"/>
          <w:szCs w:val="22"/>
        </w:rPr>
        <w:t>dgovorna osoba u pravnoj osobi,</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74F8E" w:rsidR="00C74F8E">
            <w:rPr>
              <w:rStyle w:val="eSPISCCParagraphDefaultFont"/>
              <w:rFonts w:eastAsiaTheme="minorHAnsi"/>
            </w:rPr>
            <w:t>7. srpnja 2026.</w:t>
          </w:r>
        </w:sdtContent>
      </w:sdt>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74F8E" w:rsidR="00C74F8E">
            <w:rPr>
              <w:rStyle w:val="eSPISCCParagraphDefaultFont"/>
              <w:rFonts w:eastAsiaTheme="minorHAnsi"/>
            </w:rPr>
            <w:t>10:10</w:t>
          </w:r>
        </w:sdtContent>
      </w:sdt>
      <w:r w:rsidR="000F1677">
        <w:rPr>
          <w:rFonts w:eastAsia="Times New Roman" w:cs="Times New Roman"/>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74F8E" w:rsidR="00C74F8E">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74F8E" w:rsidR="00C74F8E">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74F8E" w:rsidR="00C74F8E">
            <w:rPr>
              <w:rStyle w:val="eSPISCCParagraphDefaultFont"/>
              <w:rFonts w:eastAsiaTheme="minorHAnsi"/>
            </w:rPr>
            <w:t>336</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C74F8E" w:rsidR="00C74F8E">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Okrivljenik, odgovorna osoba u pravnoj osobi, je dužan osobno pristupiti ispitivanju ili dostaviti pisanu obranu. Ukoliko se okrivljenik, odgovorna osoba u pravnoj osobi, ne odazove pozivu i ne opravda izostanak ili ako bude očito izbjegavao primitak poziva, sud će izdati dovedbeni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E801F4" w:rsidRDefault="00E801F4">
      <w:pPr>
        <w:spacing w:after="0"/>
        <w:ind w:firstLine="708"/>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74F8E" w:rsidR="00C74F8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74F8E" w:rsidR="00C74F8E">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C74F8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74F8E">
            <w:rPr>
              <w:rStyle w:val="eSPISCCParagraphDefaultFont"/>
              <w:rFonts w:eastAsiaTheme="minorHAnsi"/>
            </w:rPr>
            <w:t>Daniela Šola</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r>
        <w:separator/>
      </w:r>
    </w:p>
  </w:endnote>
  <w:endnote w:type="continuationSeparator" w:id="0">
    <w:p w:rsidR="00963469" w:rsidP="00537B78" w:rsidRDefault="00963469">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C74F8E">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r>
        <w:separator/>
      </w:r>
    </w:p>
  </w:footnote>
  <w:footnote w:type="continuationSeparator" w:id="0">
    <w:p w:rsidR="00963469" w:rsidP="00537B78" w:rsidRDefault="00963469">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74F8E" w:rsidR="00C74F8E">
          <w:rPr>
            <w:rStyle w:val="eSPISCCParagraphDefaultFont"/>
          </w:rPr>
          <w:t>Pp-3316/2026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4F8E"/>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AB31429"/>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Vinogradi 78</izvorni_sadrzaj>
    <derivirana_varijabla naziv="DomainObject.UcesnikSudskeRadnje.Adresa.UlicaIKBR_1">Vinogradi 78</derivirana_varijabla>
  </DomainObject.UcesnikSudskeRadnje.Adresa.UlicaIKBR>
  <DomainObject.UcesnikSudskeRadnje.Naziv>
    <izvorni_sadrzaj>Toni Šegon</izvorni_sadrzaj>
    <derivirana_varijabla naziv="DomainObject.UcesnikSudskeRadnje.Naziv_1">Toni Šegon</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10:10</izvorni_sadrzaj>
    <derivirana_varijabla naziv="DomainObject.UcesnikSudskeRadnje.SudskaRadnja.PlaniraniPocetakVrijeme_1">10:10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3316</izvorni_sadrzaj>
    <derivirana_varijabla naziv="DomainObject.Predmet.Broj_1">3316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2026.</izvorni_sadrzaj>
    <derivirana_varijabla naziv="DomainObject.Predmet.DatumOsnivanja_1">2.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svibnja 1980.</izvorni_sadrzaj>
    <derivirana_varijabla naziv="DomainObject.Predmet.OkrivljenikFizickaOsoba.DatumRodjenja_1">5. svibnja 1980.</derivirana_varijabla>
  </DomainObject.Predmet.OkrivljenikFizickaOsoba.DatumRodjenja>
  <DomainObject.Predmet.OkrivljenikFizickaOsoba.DatumRodjenjaFormated>
    <izvorni_sadrzaj>5.5.1980.</izvorni_sadrzaj>
    <derivirana_varijabla naziv="DomainObject.Predmet.OkrivljenikFizickaOsoba.DatumRodjenjaFormated_1">5.5.1980.</derivirana_varijabla>
  </DomainObject.Predmet.OkrivljenikFizickaOsoba.DatumRodjenjaFormated>
  <DomainObject.Predmet.OkrivljenikFizickaOsoba.Ime>
    <izvorni_sadrzaj>Toni</izvorni_sadrzaj>
    <derivirana_varijabla naziv="DomainObject.Predmet.OkrivljenikFizickaOsoba.Ime_1">Toni</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Toni Šegon</izvorni_sadrzaj>
    <derivirana_varijabla naziv="DomainObject.Predmet.OkrivljenikFizickaOsoba.Naziv_1">Toni Šegon</derivirana_varijabla>
  </DomainObject.Predmet.OkrivljenikFizickaOsoba.Naziv>
  <DomainObject.Predmet.OkrivljenikFizickaOsoba.Prezime>
    <izvorni_sadrzaj>Šegon</izvorni_sadrzaj>
    <derivirana_varijabla naziv="DomainObject.Predmet.OkrivljenikFizickaOsoba.Prezime_1">Šegon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17189361560</izvorni_sadrzaj>
    <derivirana_varijabla naziv="DomainObject.Predmet.OkrivljenikFizickaOsoba.Oib_1">17189361560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Pp-3316/2026</izvorni_sadrzaj>
    <derivirana_varijabla naziv="DomainObject.Predmet.OznakaBroj_1">Pp-3316/2026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FACTA VERA d.o.o. putnička agencija za turizam i trgovinu; Toni Šegon</izvorni_sadrzaj>
    <derivirana_varijabla naziv="DomainObject.Predmet.ProtustrankaFormated_1">  FACTA VERA d.o.o. putnička agencija za turizam i trgovinu; Toni Šegon</derivirana_varijabla>
  </DomainObject.Predmet.ProtustrankaFormated>
  <DomainObject.Predmet.ProtustrankaFormatedOIB>
    <izvorni_sadrzaj>  FACTA VERA d.o.o. putnička agencija za turizam i trgovinu, OIB 12722099417; Toni Šegon, OIB 17189361560</izvorni_sadrzaj>
    <derivirana_varijabla naziv="DomainObject.Predmet.ProtustrankaFormatedOIB_1">  FACTA VERA d.o.o. putnička agencija za turizam i trgovinu, OIB 12722099417; Toni Šegon, OIB 17189361560</derivirana_varijabla>
  </DomainObject.Predmet.ProtustrankaFormatedOIB>
  <DomainObject.Predmet.ProtustrankaFormatedWithAdress>
    <izvorni_sadrzaj> FACTA VERA d.o.o. putnička agencija za turizam i trgovinu, Ulica 58 br. 15, 20270 Vela Luka; Toni Šegon, Vinogradi 78, 10000 Zagreb</izvorni_sadrzaj>
    <derivirana_varijabla naziv="DomainObject.Predmet.ProtustrankaFormatedWithAdress_1"> FACTA VERA d.o.o. putnička agencija za turizam i trgovinu, Ulica 58 br. 15, 20270 Vela Luka; Toni Šegon, Vinogradi 78, 10000 Zagreb</derivirana_varijabla>
  </DomainObject.Predmet.ProtustrankaFormatedWithAdress>
  <DomainObject.Predmet.ProtustrankaFormatedWithAdressOIB>
    <izvorni_sadrzaj> FACTA VERA d.o.o. putnička agencija za turizam i trgovinu, OIB 12722099417, Ulica 58 br. 15, 20270 Vela Luka; Toni Šegon, OIB 17189361560, Vinogradi 78, 10000 Zagreb</izvorni_sadrzaj>
    <derivirana_varijabla naziv="DomainObject.Predmet.ProtustrankaFormatedWithAdressOIB_1"> FACTA VERA d.o.o. putnička agencija za turizam i trgovinu, OIB 12722099417, Ulica 58 br. 15, 20270 Vela Luka; Toni Šegon, OIB 17189361560, Vinogradi 78, 10000 Zagreb</derivirana_varijabla>
  </DomainObject.Predmet.ProtustrankaFormatedWithAdressOIB>
  <DomainObject.Predmet.ProtustrankaWithAdress>
    <izvorni_sadrzaj>FACTA VERA d.o.o. putnička agencija za turizam i trgovinu Ulica 58 br. 15, 20270 Vela Luka, Toni Šegon Vinogradi 78, 10000 Zagreb</izvorni_sadrzaj>
    <derivirana_varijabla naziv="DomainObject.Predmet.ProtustrankaWithAdress_1">FACTA VERA d.o.o. putnička agencija za turizam i trgovinu Ulica 58 br. 15, 20270 Vela Luka, Toni Šegon Vinogradi 78, 10000 Zagreb</derivirana_varijabla>
  </DomainObject.Predmet.ProtustrankaWithAdress>
  <DomainObject.Predmet.ProtustrankaWithAdressOIB>
    <izvorni_sadrzaj>FACTA VERA d.o.o. putnička agencija za turizam i trgovinu, OIB 12722099417, Ulica 58 br. 15, 20270 Vela Luka, Toni Šegon, OIB 17189361560, Vinogradi 78, 10000 Zagreb</izvorni_sadrzaj>
    <derivirana_varijabla naziv="DomainObject.Predmet.ProtustrankaWithAdressOIB_1">FACTA VERA d.o.o. putnička agencija za turizam i trgovinu, OIB 12722099417, Ulica 58 br. 15, 20270 Vela Luka, Toni Šegon, OIB 17189361560, Vinogradi 78, 10000 Zagreb</derivirana_varijabla>
  </DomainObject.Predmet.ProtustrankaWithAdressOIB>
  <DomainObject.Predmet.ProtustrankaNazivFormated>
    <izvorni_sadrzaj>FACTA VERA d.o.o. putnička agencija za turizam i trgovinu,Toni Šegon</izvorni_sadrzaj>
    <derivirana_varijabla naziv="DomainObject.Predmet.ProtustrankaNazivFormated_1">Toni Šegon</derivirana_varijabla>
    <derivirana_varijabla naziv="Padez">FACTA VERA d.o.o. putnička agencija za turizam i trgovinu,Toni Šegon</derivirana_varijabla>
  </DomainObject.Predmet.ProtustrankaNazivFormated>
  <DomainObject.Predmet.ProtustrankaNazivFormatedOIB>
    <izvorni_sadrzaj>FACTA VERA d.o.o. putnička agencija za turizam i trgovinu, OIB 12722099417,Toni Šegon, OIB 17189361560</izvorni_sadrzaj>
    <derivirana_varijabla naziv="DomainObject.Predmet.ProtustrankaNazivFormatedOIB_1">FACTA VERA d.o.o. putnička agencija za turizam i trgovinu, OIB 12722099417,Toni Šegon, OIB 17189361560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FACTA VERA d.o.o. putnička agencija za turizam i trgovinu</item>
      <item>Toni Šegon</item>
    </izvorni_sadrzaj>
    <derivirana_varijabla naziv="DomainObject.Predmet.ProtuStrankaListFormated_1">
      <item>FACTA VERA d.o.o. putnička agencija za turizam i trgovinu</item>
      <item>Toni Šegon</item>
    </derivirana_varijabla>
  </DomainObject.Predmet.ProtuStrankaListFormated>
  <DomainObject.Predmet.ProtuStrankaListFormatedOIB>
    <izvorni_sadrzaj>
      <item>FACTA VERA d.o.o. putnička agencija za turizam i trgovinu, OIB 12722099417</item>
      <item>Toni Šegon, OIB 17189361560</item>
    </izvorni_sadrzaj>
    <derivirana_varijabla naziv="DomainObject.Predmet.ProtuStrankaListFormatedOIB_1">
      <item>FACTA VERA d.o.o. putnička agencija za turizam i trgovinu, OIB 12722099417</item>
      <item>Toni Šegon, OIB 17189361560</item>
    </derivirana_varijabla>
  </DomainObject.Predmet.ProtuStrankaListFormatedOIB>
  <DomainObject.Predmet.ProtuStrankaListFormatedWithAdress>
    <izvorni_sadrzaj>
      <item>FACTA VERA d.o.o. putnička agencija za turizam i trgovinu, Ulica 58 br. 15, 20270 Vela Luka</item>
      <item>Toni Šegon, Vinogradi 78, 10000 Zagreb</item>
    </izvorni_sadrzaj>
    <derivirana_varijabla naziv="DomainObject.Predmet.ProtuStrankaListFormatedWithAdress_1">
      <item>FACTA VERA d.o.o. putnička agencija za turizam i trgovinu, Ulica 58 br. 15, 20270 Vela Luka</item>
      <item>Toni Šegon, Vinogradi 78, 10000 Zagreb</item>
    </derivirana_varijabla>
  </DomainObject.Predmet.ProtuStrankaListFormatedWithAdress>
  <DomainObject.Predmet.ProtuStrankaListFormatedWithAdressOIB>
    <izvorni_sadrzaj>
      <item>FACTA VERA d.o.o. putnička agencija za turizam i trgovinu, OIB 12722099417, Ulica 58 br. 15, 20270 Vela Luka</item>
      <item>Toni Šegon, OIB 17189361560, Vinogradi 78, 10000 Zagreb</item>
    </izvorni_sadrzaj>
    <derivirana_varijabla naziv="DomainObject.Predmet.ProtuStrankaListFormatedWithAdressOIB_1">
      <item>FACTA VERA d.o.o. putnička agencija za turizam i trgovinu, OIB 12722099417, Ulica 58 br. 15, 20270 Vela Luka</item>
      <item>Toni Šegon, OIB 17189361560, Vinogradi 78, 10000 Zagreb</item>
    </derivirana_varijabla>
  </DomainObject.Predmet.ProtuStrankaListFormatedWithAdressOIB>
  <DomainObject.Predmet.ProtuStrankaListNazivFormated>
    <izvorni_sadrzaj>
      <item>FACTA VERA d.o.o. putnička agencija za turizam i trgovinu</item>
      <item>Toni Šegon</item>
    </izvorni_sadrzaj>
    <derivirana_varijabla naziv="DomainObject.Predmet.ProtuStrankaListNazivFormated_1">
      <item>FACTA VERA d.o.o. putnička agencija za turizam i trgovinu</item>
      <item>Toni Šegon</item>
    </derivirana_varijabla>
  </DomainObject.Predmet.ProtuStrankaListNazivFormated>
  <DomainObject.Predmet.ProtuStrankaListNazivFormatedOIB>
    <izvorni_sadrzaj>
      <item>FACTA VERA d.o.o. putnička agencija za turizam i trgovinu, OIB 12722099417</item>
      <item>Toni Šegon, OIB 17189361560</item>
    </izvorni_sadrzaj>
    <derivirana_varijabla naziv="DomainObject.Predmet.ProtuStrankaListNazivFormatedOIB_1">
      <item>FACTA VERA d.o.o. putnička agencija za turizam i trgovinu, OIB 12722099417</item>
      <item>Toni Šegon, OIB 17189361560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FACTA VERA d.o.o. putnička agencija za turizam i trgovinu i dr.</izvorni_sadrzaj>
    <derivirana_varijabla naziv="DomainObject.Predmet.ProtustrankaIDrugi_1">FACTA VERA d.o.o. putnička agencija za turizam i trgovinu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FACTA VERA d.o.o. putnička agencija za turizam i trgovinu, OIB 12722099417, Ulica 58 br. 15, 20270 Vela Luka i dr.</izvorni_sadrzaj>
    <derivirana_varijabla naziv="DomainObject.Predmet.ProtustrankaIDrugiAdressOIB_1">FACTA VERA d.o.o. putnička agencija za turizam i trgovinu, OIB 12722099417, Ulica 58 br. 15, 20270 Vela Luka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FACTA VERA d.o.o. putnička agencija za turizam i trgovinu</item>
      <item>Toni Šegon</item>
    </izvorni_sadrzaj>
    <derivirana_varijabla naziv="DomainObject.Predmet.SudioniciListNaziv_1">
      <item>HRVATSKO DRUŠTVO SKLADATELJA</item>
      <item>FACTA VERA d.o.o. putnička agencija za turizam i trgovinu</item>
      <item>Toni Šegon</item>
    </derivirana_varijabla>
    <derivirana_varijabla naziv="OstaliSudionici">
      <item>HRVATSKO DRUŠTVO SKLADATELJA</item>
      <item>FACTA VERA d.o.o. putnička agencija za turizam i trgovinu</item>
      <item>Toni Šegon</item>
    </derivirana_varijabla>
  </DomainObject.Predmet.SudioniciListNaziv>
  <DomainObject.Predmet.SudioniciListAdressOIB>
    <izvorni_sadrzaj>
      <item>HRVATSKO DRUŠTVO SKLADATELJA, OIB 56668956985, Heinzelova 62a,10000 Zagreb</item>
      <item>FACTA VERA d.o.o. putnička agencija za turizam i trgovinu, OIB 12722099417, Ulica 58 br. 15,20270 Vela Luka</item>
      <item>Toni Šegon, OIB 17189361560, Vinogradi 78,10000 Zagreb</item>
    </izvorni_sadrzaj>
    <derivirana_varijabla naziv="DomainObject.Predmet.SudioniciListAdressOIB_1">
      <item>HRVATSKO DRUŠTVO SKLADATELJA, OIB 56668956985, Heinzelova 62a,10000 Zagreb</item>
      <item>FACTA VERA d.o.o. putnička agencija za turizam i trgovinu, OIB 12722099417, Ulica 58 br. 15,20270 Vela Luka</item>
      <item>Toni Šegon, OIB 17189361560, Vinogradi 78,10000 Zagreb</item>
    </derivirana_varijabla>
  </DomainObject.Predmet.SudioniciListAdressOIB>
  <DomainObject.UcesnikSudskeRadnje.NazivFormated>
    <izvorni_sadrzaj>Toni Šegon, OIB 17189361560, Vinogradi 78,10000 Zagreb</izvorni_sadrzaj>
    <derivirana_varijabla naziv="DomainObject.UcesnikSudskeRadnje.NazivFormated_1">Toni Šegon, OIB 17189361560, Vinogradi 78,10000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12722099417</item>
      <item>, OIB 17189361560</item>
    </izvorni_sadrzaj>
    <derivirana_varijabla naziv="DomainObject.Predmet.SudioniciListNazivOIB_1">
      <item>, OIB 56668956985</item>
      <item>, OIB 12722099417</item>
      <item>, OIB 17189361560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FACTA VERA d.o.o. putnička agencija za turizam i trgovinu, OIB 12722099417, Ulica 58 br. 15, 20270 Vela Luka
2. Okrivljenik Toni Šegon, OIB 17189361560, Vinogradi 78, 10000 Zagreb</izvorni_sadrzaj>
    <derivirana_varijabla naziv="DomainObject.UcesnikSudskeRadnje.SudskaRadnja.UcesniciObavijest_1">1. Okrivljenik FACTA VERA d.o.o. putnička agencija za turizam i trgovinu, OIB 12722099417, Ulica 58 br. 15, 20270 Vela Luka
2. Okrivljenik Toni Šegon, OIB 17189361560, Vinogradi 78,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ožujka 2026.</izvorni_sadrzaj>
    <derivirana_varijabla naziv="DomainObject.Predmet.DatumPocetkaProcesa_1">2.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FACTA VERA d.o.o. putnička agencija za turizam i trgovinu, Ulica 58 br. 15, 20270 Vela Luka, OIB: 12722099417</item>
      <item>Toni Šegon, Vinogradi 78, 10000 Zagreb, OIB: 17189361560, rođen-a 05.05.1980., mjesto rođenja Split (Split)</item>
    </izvorni_sadrzaj>
    <derivirana_varijabla naziv="DomainObject.Predmet.OkrivljenikAdresaMjestoRodjenjaList_1">
      <item>FACTA VERA d.o.o. putnička agencija za turizam i trgovinu, Ulica 58 br. 15, 20270 Vela Luka, OIB: 12722099417</item>
      <item>Toni Šegon, Vinogradi 78, 10000 Zagreb, OIB: 17189361560, rođen-a 05.05.1980.,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FACTA VERA d.o.o. putnička agencija za turizam i trgovinu, MBS 080433979, Ulica 58 br. 15, 20270 Vela Luka</izvorni_sadrzaj>
    <derivirana_varijabla naziv="DomainObject.Predmet.OkrivljenikPravnaNazivAdresaMbs_1">FACTA VERA d.o.o. putnička agencija za turizam i trgovinu, MBS 080433979, Ulica 58 br. 15, 20270 Vela Luka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70AE44-D66B-44B0-B228-6F6FEC544374}">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328</properties:Words>
  <properties:Characters>1889</properties:Characters>
  <properties:Lines>48</properties:Lines>
  <properties:Paragraphs>20</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cp:lastPrinted>2026-05-25T10:59:00Z</cp:lastPrinted>
  <dcterms:modified xmlns:xsi="http://www.w3.org/2001/XMLSchema-instance" xsi:type="dcterms:W3CDTF">2026-05-25T10:59:00Z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Toni Šegon - Ročište</vt:lpwstr>
  </prop:property>
  <prop:property fmtid="{D5CDD505-2E9C-101B-9397-08002B2CF9AE}" pid="6" name="Predlozak_id">
    <vt:lpwstr>1000000801</vt:lpwstr>
  </prop:property>
  <prop:property fmtid="{D5CDD505-2E9C-101B-9397-08002B2CF9AE}" pid="7" name="Predlozak_oznaka">
    <vt:lpwstr>OS_Pp-030</vt:lpwstr>
  </prop:property>
  <prop:property fmtid="{D5CDD505-2E9C-101B-9397-08002B2CF9AE}" pid="8" name="Predlozak_naziv">
    <vt:lpwstr>Poziv odgovornoj osobi u pravnoj osobi – žurni postupak</vt:lpwstr>
  </prop:property>
</prop:Properties>
</file>